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FB" w:rsidRPr="00DD03B5" w:rsidRDefault="003C34FB" w:rsidP="007B7A69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262</w:t>
      </w:r>
    </w:p>
    <w:p w:rsidR="003C34FB" w:rsidRDefault="003C34FB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3C34FB" w:rsidRDefault="003C34F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C34FB" w:rsidRDefault="003C34F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3C34FB" w:rsidRDefault="003C34F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3C34FB" w:rsidRDefault="003C34F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3C34FB" w:rsidRDefault="003C34F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C34FB" w:rsidRDefault="003C34F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C34FB" w:rsidRDefault="003C34F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C34FB" w:rsidRPr="00292291" w:rsidRDefault="003C34F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3C34FB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3C34FB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3C34FB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3C34FB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3C34FB" w:rsidRPr="00292291" w:rsidRDefault="003C34FB" w:rsidP="009C007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230/400Vac / 32A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3C34FB" w:rsidRPr="00292291" w:rsidRDefault="003C34FB" w:rsidP="007B7A6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3C34FB" w:rsidRPr="00292291" w:rsidRDefault="003C34FB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3C34FB" w:rsidRPr="006F32EF" w:rsidRDefault="003C34F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C34FB" w:rsidRPr="006F32EF" w:rsidRDefault="003C34F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3C34FB" w:rsidRDefault="003C34F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C34FB" w:rsidRPr="006F32EF" w:rsidRDefault="003C34F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3C34FB" w:rsidRDefault="003C34FB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3C34FB" w:rsidRPr="00292291" w:rsidRDefault="003C34FB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3C34FB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3C34FB" w:rsidRDefault="003C34FB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3C34FB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C34FB" w:rsidRPr="00292291" w:rsidRDefault="003C34F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3C34FB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664C7"/>
    <w:rsid w:val="001B0E59"/>
    <w:rsid w:val="002812AC"/>
    <w:rsid w:val="00292291"/>
    <w:rsid w:val="003915FC"/>
    <w:rsid w:val="003C34FB"/>
    <w:rsid w:val="003C4B0F"/>
    <w:rsid w:val="003E728E"/>
    <w:rsid w:val="0044626B"/>
    <w:rsid w:val="004A1B5C"/>
    <w:rsid w:val="004D1249"/>
    <w:rsid w:val="00523BE8"/>
    <w:rsid w:val="006F32EF"/>
    <w:rsid w:val="00734290"/>
    <w:rsid w:val="007B7A69"/>
    <w:rsid w:val="00873754"/>
    <w:rsid w:val="00930195"/>
    <w:rsid w:val="0094782C"/>
    <w:rsid w:val="00992D3C"/>
    <w:rsid w:val="009C0072"/>
    <w:rsid w:val="00A77376"/>
    <w:rsid w:val="00AA6F94"/>
    <w:rsid w:val="00B545AA"/>
    <w:rsid w:val="00CF07EB"/>
    <w:rsid w:val="00DD03B5"/>
    <w:rsid w:val="00E752D7"/>
    <w:rsid w:val="00EB6089"/>
    <w:rsid w:val="00FA3C17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65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322</Words>
  <Characters>1902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MPHR1162</dc:title>
  <dc:subject/>
  <dc:creator>Hofbauer, Thomas [NETPWR/KNURR/DE]</dc:creator>
  <cp:keywords/>
  <dc:description/>
  <cp:lastModifiedBy>takacr</cp:lastModifiedBy>
  <cp:revision>2</cp:revision>
  <dcterms:created xsi:type="dcterms:W3CDTF">2013-11-26T13:31:00Z</dcterms:created>
  <dcterms:modified xsi:type="dcterms:W3CDTF">2013-11-26T13:31:00Z</dcterms:modified>
</cp:coreProperties>
</file>